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5079E" w14:textId="1A8A7DAA" w:rsidR="00BA00AB" w:rsidRDefault="00D4121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OSENEY</w:t>
      </w:r>
      <w:r>
        <w:rPr>
          <w:rFonts w:cs="Times New Roman"/>
          <w:szCs w:val="24"/>
        </w:rPr>
        <w:t xml:space="preserve">        (fl.1445)</w:t>
      </w:r>
    </w:p>
    <w:p w14:paraId="7C173CE9" w14:textId="77777777" w:rsidR="00D4121D" w:rsidRDefault="00D4121D" w:rsidP="009139A6">
      <w:pPr>
        <w:pStyle w:val="NoSpacing"/>
        <w:rPr>
          <w:rFonts w:cs="Times New Roman"/>
          <w:szCs w:val="24"/>
        </w:rPr>
      </w:pPr>
    </w:p>
    <w:p w14:paraId="733A24CC" w14:textId="77777777" w:rsidR="00D4121D" w:rsidRDefault="00D4121D" w:rsidP="009139A6">
      <w:pPr>
        <w:pStyle w:val="NoSpacing"/>
        <w:rPr>
          <w:rFonts w:cs="Times New Roman"/>
          <w:szCs w:val="24"/>
        </w:rPr>
      </w:pPr>
    </w:p>
    <w:p w14:paraId="3331F878" w14:textId="2F53BBD2" w:rsidR="00D4121D" w:rsidRDefault="00D4121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= Thomas Carter of Malvern.    (H.O.C. III pp.880-1)</w:t>
      </w:r>
    </w:p>
    <w:p w14:paraId="094D4CE5" w14:textId="77777777" w:rsidR="00D4121D" w:rsidRDefault="00D4121D" w:rsidP="009139A6">
      <w:pPr>
        <w:pStyle w:val="NoSpacing"/>
        <w:rPr>
          <w:rFonts w:cs="Times New Roman"/>
          <w:szCs w:val="24"/>
        </w:rPr>
      </w:pPr>
    </w:p>
    <w:p w14:paraId="070D23E7" w14:textId="02A725FD" w:rsidR="00D4121D" w:rsidRDefault="00D4121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= Richard Oseney of Worcester(d.1449)(q.v.).    (ibid.)</w:t>
      </w:r>
    </w:p>
    <w:p w14:paraId="16556DD6" w14:textId="2FDB3F67" w:rsidR="00D4121D" w:rsidRDefault="00D4121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Children:   At least one son, Thomas.   (ibid.)</w:t>
      </w:r>
    </w:p>
    <w:p w14:paraId="1570D8F7" w14:textId="77777777" w:rsidR="00D4121D" w:rsidRDefault="00D4121D" w:rsidP="009139A6">
      <w:pPr>
        <w:pStyle w:val="NoSpacing"/>
        <w:rPr>
          <w:rFonts w:cs="Times New Roman"/>
          <w:szCs w:val="24"/>
        </w:rPr>
      </w:pPr>
    </w:p>
    <w:p w14:paraId="2E146B40" w14:textId="77777777" w:rsidR="00D4121D" w:rsidRDefault="00D4121D" w:rsidP="009139A6">
      <w:pPr>
        <w:pStyle w:val="NoSpacing"/>
        <w:rPr>
          <w:rFonts w:cs="Times New Roman"/>
          <w:szCs w:val="24"/>
        </w:rPr>
      </w:pPr>
    </w:p>
    <w:p w14:paraId="5A5DF28C" w14:textId="484C1629" w:rsidR="00D4121D" w:rsidRPr="00D4121D" w:rsidRDefault="00D4121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April 2023</w:t>
      </w:r>
    </w:p>
    <w:sectPr w:rsidR="00D4121D" w:rsidRPr="00D412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BD02B" w14:textId="77777777" w:rsidR="00D4121D" w:rsidRDefault="00D4121D" w:rsidP="009139A6">
      <w:r>
        <w:separator/>
      </w:r>
    </w:p>
  </w:endnote>
  <w:endnote w:type="continuationSeparator" w:id="0">
    <w:p w14:paraId="6783ACF7" w14:textId="77777777" w:rsidR="00D4121D" w:rsidRDefault="00D412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D00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71E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64B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1EE0B" w14:textId="77777777" w:rsidR="00D4121D" w:rsidRDefault="00D4121D" w:rsidP="009139A6">
      <w:r>
        <w:separator/>
      </w:r>
    </w:p>
  </w:footnote>
  <w:footnote w:type="continuationSeparator" w:id="0">
    <w:p w14:paraId="5D151EA7" w14:textId="77777777" w:rsidR="00D4121D" w:rsidRDefault="00D412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C4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CF4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BFF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21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4121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72FE4"/>
  <w15:chartTrackingRefBased/>
  <w15:docId w15:val="{BED3280C-A01C-4256-921E-E9C2A67A0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2023-04-29T09:22:00Z</dcterms:created>
  <dcterms:modified xsi:type="dcterms:W3CDTF">2023-04-29T09:24:00Z</dcterms:modified>
</cp:coreProperties>
</file>